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6DD6A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1C30CB51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24F77C2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E25AAA" w:rsidRDefault="001375D6" w:rsidP="001375D6">
      <w:pPr>
        <w:pStyle w:val="Naslov"/>
        <w:spacing w:before="0" w:after="0"/>
        <w:rPr>
          <w:color w:val="00B050"/>
        </w:rPr>
      </w:pPr>
      <w:r w:rsidRPr="00E25AAA">
        <w:rPr>
          <w:color w:val="00B050"/>
        </w:rPr>
        <w:t>IZJAVA</w:t>
      </w:r>
    </w:p>
    <w:p w14:paraId="4F74B95F" w14:textId="77777777" w:rsidR="001375D6" w:rsidRPr="00E25AAA" w:rsidRDefault="001375D6" w:rsidP="001375D6">
      <w:pPr>
        <w:jc w:val="center"/>
        <w:rPr>
          <w:b/>
          <w:color w:val="00B050"/>
        </w:rPr>
      </w:pPr>
      <w:r w:rsidRPr="00E25AAA">
        <w:rPr>
          <w:b/>
          <w:color w:val="00B050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D9262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1855375E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 </w:t>
      </w:r>
      <w:r w:rsidR="006604B1">
        <w:rPr>
          <w:bCs/>
          <w:szCs w:val="28"/>
        </w:rPr>
        <w:t>'</w:t>
      </w:r>
      <w:r w:rsidR="0019326B">
        <w:rPr>
          <w:b/>
          <w:bCs/>
          <w:szCs w:val="28"/>
        </w:rPr>
        <w:t>Gradbeni in BIM nadzor</w:t>
      </w:r>
      <w:r w:rsidR="000D5A62">
        <w:rPr>
          <w:b/>
          <w:bCs/>
          <w:szCs w:val="28"/>
        </w:rPr>
        <w:t xml:space="preserve"> z</w:t>
      </w:r>
      <w:r w:rsidR="0019326B">
        <w:rPr>
          <w:b/>
          <w:bCs/>
          <w:szCs w:val="28"/>
        </w:rPr>
        <w:t>a projekt stanovanjske soseske Novi trg, Celje</w:t>
      </w:r>
      <w:r w:rsidR="006604B1">
        <w:rPr>
          <w:b/>
          <w:bCs/>
          <w:szCs w:val="28"/>
        </w:rPr>
        <w:t>' – JN 11/2026</w:t>
      </w:r>
      <w:r w:rsidRPr="007D5F3C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</w:t>
      </w:r>
      <w:r w:rsidR="006604B1">
        <w:rPr>
          <w:bCs/>
          <w:szCs w:val="28"/>
        </w:rPr>
        <w:t>______</w:t>
      </w:r>
      <w:r w:rsidR="005D4F10">
        <w:rPr>
          <w:bCs/>
          <w:szCs w:val="28"/>
        </w:rPr>
        <w:t>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  <w:bookmarkStart w:id="0" w:name="_GoBack"/>
      <w:bookmarkEnd w:id="0"/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2856" w14:textId="77777777" w:rsidR="00521FC8" w:rsidRDefault="00521FC8" w:rsidP="00107834">
      <w:pPr>
        <w:spacing w:line="240" w:lineRule="auto"/>
      </w:pPr>
      <w:r>
        <w:separator/>
      </w:r>
    </w:p>
  </w:endnote>
  <w:endnote w:type="continuationSeparator" w:id="0">
    <w:p w14:paraId="3826D39D" w14:textId="77777777" w:rsidR="00521FC8" w:rsidRDefault="00521FC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5FA7D" w14:textId="77777777" w:rsidR="00521FC8" w:rsidRDefault="00521FC8" w:rsidP="00107834">
      <w:pPr>
        <w:spacing w:line="240" w:lineRule="auto"/>
      </w:pPr>
      <w:r>
        <w:separator/>
      </w:r>
    </w:p>
  </w:footnote>
  <w:footnote w:type="continuationSeparator" w:id="0">
    <w:p w14:paraId="35CB5EF9" w14:textId="77777777" w:rsidR="00521FC8" w:rsidRDefault="00521FC8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3A5A" w14:textId="7AA0A6A6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6604B1">
      <w:rPr>
        <w:sz w:val="16"/>
        <w:szCs w:val="16"/>
      </w:rPr>
      <w:t>'</w:t>
    </w:r>
    <w:r w:rsidR="001375D6">
      <w:rPr>
        <w:sz w:val="16"/>
        <w:szCs w:val="16"/>
      </w:rPr>
      <w:t>Izjava podizvajalca o neposrednih plačilih</w:t>
    </w:r>
    <w:r w:rsidR="006604B1">
      <w:rPr>
        <w:sz w:val="16"/>
        <w:szCs w:val="16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1151"/>
    <w:rsid w:val="00064B1A"/>
    <w:rsid w:val="000757BF"/>
    <w:rsid w:val="000833B2"/>
    <w:rsid w:val="00093D68"/>
    <w:rsid w:val="00097C08"/>
    <w:rsid w:val="000A351D"/>
    <w:rsid w:val="000C1073"/>
    <w:rsid w:val="000D5A62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326B"/>
    <w:rsid w:val="0019468F"/>
    <w:rsid w:val="001A004E"/>
    <w:rsid w:val="001A1504"/>
    <w:rsid w:val="001A6646"/>
    <w:rsid w:val="001D418D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3113"/>
    <w:rsid w:val="003960A2"/>
    <w:rsid w:val="003973E7"/>
    <w:rsid w:val="003A2683"/>
    <w:rsid w:val="003B7A0E"/>
    <w:rsid w:val="003C15C0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21FC8"/>
    <w:rsid w:val="0053254E"/>
    <w:rsid w:val="005378CF"/>
    <w:rsid w:val="00540A16"/>
    <w:rsid w:val="00544E43"/>
    <w:rsid w:val="00554A06"/>
    <w:rsid w:val="00594096"/>
    <w:rsid w:val="005A110C"/>
    <w:rsid w:val="005A1F42"/>
    <w:rsid w:val="005B5FE2"/>
    <w:rsid w:val="005D4F10"/>
    <w:rsid w:val="005F233F"/>
    <w:rsid w:val="00607871"/>
    <w:rsid w:val="00612607"/>
    <w:rsid w:val="00620909"/>
    <w:rsid w:val="006553B3"/>
    <w:rsid w:val="006604B1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FD8"/>
    <w:rsid w:val="007D4B7E"/>
    <w:rsid w:val="007D5F3C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370F8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61ECE"/>
    <w:rsid w:val="00D80556"/>
    <w:rsid w:val="00DE35D9"/>
    <w:rsid w:val="00DE5639"/>
    <w:rsid w:val="00DE571D"/>
    <w:rsid w:val="00E25AAA"/>
    <w:rsid w:val="00E25E64"/>
    <w:rsid w:val="00E47DFF"/>
    <w:rsid w:val="00E47E88"/>
    <w:rsid w:val="00E52A0D"/>
    <w:rsid w:val="00E7577B"/>
    <w:rsid w:val="00EB32E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23666DE0-4F26-42ED-B914-71543AF7AB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</TotalTime>
  <Pages>1</Pages>
  <Words>100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8</cp:revision>
  <cp:lastPrinted>2013-07-19T10:42:00Z</cp:lastPrinted>
  <dcterms:created xsi:type="dcterms:W3CDTF">2025-10-24T09:42:00Z</dcterms:created>
  <dcterms:modified xsi:type="dcterms:W3CDTF">2026-04-14T06:39:00Z</dcterms:modified>
</cp:coreProperties>
</file>